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Baufeldfreimachung - Neubau Psychiatrie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2026-0552-JB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Baufeldfreimachung - Neubau Psychiatrie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